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3E" w:rsidRPr="001A75C7" w:rsidRDefault="001A303E" w:rsidP="001A75C7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1A75C7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>พัฒนาคุณธรรม  จริยธรรมและค่านิยมมาตรฐานสังคมและชุมชนแก่นักเรียน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1A303E" w:rsidRPr="00CA3B5C" w:rsidRDefault="001A303E" w:rsidP="00595148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1A303E" w:rsidRPr="00CA3B5C" w:rsidRDefault="001A303E" w:rsidP="00595148">
      <w:pPr>
        <w:rPr>
          <w:rFonts w:ascii="Angsana New" w:hAnsi="Angsana New"/>
          <w:b/>
          <w:bCs/>
          <w:sz w:val="32"/>
          <w:szCs w:val="32"/>
          <w:cs/>
        </w:rPr>
      </w:pPr>
      <w:r w:rsidRPr="005E335E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5E335E">
        <w:rPr>
          <w:b/>
          <w:bCs/>
          <w:sz w:val="32"/>
          <w:szCs w:val="32"/>
          <w:cs/>
        </w:rPr>
        <w:t>ของสถานศึกษา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3 , 4</w:t>
      </w:r>
      <w:r w:rsidRPr="00CA3B5C">
        <w:rPr>
          <w:rFonts w:ascii="Angsana New" w:hAnsi="Angsana New"/>
          <w:sz w:val="32"/>
          <w:szCs w:val="32"/>
          <w:cs/>
        </w:rPr>
        <w:t xml:space="preserve">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4</w:t>
      </w:r>
      <w:r w:rsidRPr="00CA3B5C">
        <w:rPr>
          <w:rFonts w:ascii="Angsana New" w:hAnsi="Angsana New"/>
          <w:sz w:val="32"/>
          <w:szCs w:val="32"/>
          <w:cs/>
        </w:rPr>
        <w:t xml:space="preserve">             </w:t>
      </w:r>
    </w:p>
    <w:p w:rsidR="001A303E" w:rsidRDefault="001A303E" w:rsidP="001A75C7">
      <w:pPr>
        <w:rPr>
          <w:rFonts w:ascii="Angsana New" w:hAnsi="Angsana New"/>
          <w:b/>
          <w:bCs/>
          <w:sz w:val="32"/>
          <w:szCs w:val="32"/>
        </w:rPr>
      </w:pPr>
      <w:r w:rsidRPr="001A75C7">
        <w:rPr>
          <w:rFonts w:ascii="Angsana New" w:hAnsi="Angsana New"/>
          <w:b/>
          <w:bCs/>
          <w:sz w:val="32"/>
          <w:szCs w:val="32"/>
          <w:cs/>
        </w:rPr>
        <w:t>สอดคล้องกับ</w:t>
      </w:r>
      <w:r w:rsidRPr="003166F7">
        <w:rPr>
          <w:rFonts w:ascii="Angsana New" w:hAnsi="Angsana New"/>
          <w:b/>
          <w:bCs/>
          <w:cs/>
        </w:rPr>
        <w:t>มาตรฐาน</w:t>
      </w:r>
      <w:r w:rsidRPr="00207F49">
        <w:rPr>
          <w:rFonts w:ascii="Angsana New" w:hAnsi="Angsana New"/>
          <w:b/>
          <w:bCs/>
          <w:cs/>
        </w:rPr>
        <w:t>การศึกษา</w:t>
      </w:r>
      <w:r w:rsidRPr="001A75C7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:rsidR="001A303E" w:rsidRPr="005E335E" w:rsidRDefault="001A303E" w:rsidP="001A75C7">
      <w:pPr>
        <w:rPr>
          <w:rFonts w:ascii="Angsana New" w:hAnsi="Angsana New"/>
          <w:b/>
          <w:bCs/>
          <w:sz w:val="32"/>
          <w:szCs w:val="32"/>
        </w:rPr>
      </w:pPr>
      <w:r w:rsidRPr="005E335E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5E335E">
        <w:rPr>
          <w:rFonts w:ascii="Angsana New" w:hAnsi="Angsana New"/>
          <w:b/>
          <w:bCs/>
          <w:sz w:val="32"/>
          <w:szCs w:val="32"/>
          <w:cs/>
        </w:rPr>
        <w:tab/>
      </w:r>
      <w:r w:rsidRPr="005E335E">
        <w:rPr>
          <w:rFonts w:ascii="Angsana New" w:hAnsi="Angsana New"/>
          <w:b/>
          <w:bCs/>
          <w:sz w:val="32"/>
          <w:szCs w:val="32"/>
        </w:rPr>
        <w:t xml:space="preserve"> </w:t>
      </w:r>
      <w:r w:rsidRPr="005E335E">
        <w:rPr>
          <w:rFonts w:ascii="Angsana New" w:hAnsi="Angsana New"/>
          <w:b/>
          <w:bCs/>
          <w:sz w:val="32"/>
          <w:szCs w:val="32"/>
        </w:rPr>
        <w:tab/>
      </w:r>
      <w:r w:rsidRPr="005E335E">
        <w:rPr>
          <w:rFonts w:ascii="Angsana New" w:hAnsi="Angsana New"/>
          <w:b/>
          <w:bCs/>
          <w:sz w:val="32"/>
          <w:szCs w:val="32"/>
        </w:rPr>
        <w:tab/>
      </w:r>
      <w:r w:rsidRPr="005E335E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1A303E" w:rsidRDefault="001A303E" w:rsidP="001A75C7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นายเฉลิมพล  ทองจุ้ย</w:t>
      </w:r>
      <w:r w:rsidRPr="001A75C7">
        <w:rPr>
          <w:rFonts w:ascii="Angsana New" w:hAnsi="Angsana New"/>
          <w:sz w:val="32"/>
          <w:szCs w:val="32"/>
        </w:rPr>
        <w:tab/>
      </w:r>
    </w:p>
    <w:p w:rsidR="001A303E" w:rsidRPr="001A75C7" w:rsidRDefault="001A303E" w:rsidP="001A75C7">
      <w:pPr>
        <w:rPr>
          <w:rFonts w:ascii="Angsana New" w:hAnsi="Angsana New"/>
          <w:sz w:val="32"/>
          <w:szCs w:val="32"/>
          <w:cs/>
        </w:rPr>
      </w:pPr>
      <w:r w:rsidRPr="005E335E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59514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9</w:t>
      </w:r>
      <w:r w:rsidRPr="00595148">
        <w:rPr>
          <w:rFonts w:ascii="Angsana New" w:hAnsi="Angsana New"/>
          <w:sz w:val="32"/>
          <w:szCs w:val="32"/>
          <w:cs/>
        </w:rPr>
        <w:t xml:space="preserve"> พ.ค. </w:t>
      </w:r>
      <w:r w:rsidRPr="00595148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- 31 มี</w:t>
      </w:r>
      <w:r w:rsidRPr="00595148">
        <w:rPr>
          <w:rFonts w:ascii="Angsana New" w:hAnsi="Angsana New"/>
          <w:sz w:val="32"/>
          <w:szCs w:val="32"/>
          <w:cs/>
        </w:rPr>
        <w:t xml:space="preserve">.ค. </w:t>
      </w:r>
      <w:r>
        <w:rPr>
          <w:rFonts w:ascii="Angsana New" w:hAnsi="Angsana New"/>
          <w:sz w:val="32"/>
          <w:szCs w:val="32"/>
        </w:rPr>
        <w:t>2560</w:t>
      </w:r>
    </w:p>
    <w:p w:rsidR="001A303E" w:rsidRPr="00595148" w:rsidRDefault="001A303E" w:rsidP="001A75C7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1A303E" w:rsidRPr="00595148" w:rsidRDefault="001A303E" w:rsidP="001A75C7">
      <w:pPr>
        <w:rPr>
          <w:rFonts w:ascii="Angsana New" w:hAnsi="Angsana New"/>
          <w:sz w:val="16"/>
          <w:szCs w:val="16"/>
        </w:rPr>
      </w:pP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1A75C7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  <w:r w:rsidRPr="001A75C7">
        <w:rPr>
          <w:rFonts w:ascii="Angsana New" w:hAnsi="Angsana New"/>
          <w:sz w:val="32"/>
          <w:szCs w:val="32"/>
          <w:cs/>
        </w:rPr>
        <w:tab/>
      </w:r>
    </w:p>
    <w:p w:rsidR="001A303E" w:rsidRPr="001A75C7" w:rsidRDefault="001A303E" w:rsidP="00754C29">
      <w:pPr>
        <w:ind w:firstLine="720"/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>เพื่อปลูกฝังให้เยาวชนมีคุณธรรม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  <w:r>
        <w:rPr>
          <w:rFonts w:ascii="Angsana New" w:hAnsi="Angsana New"/>
          <w:sz w:val="32"/>
          <w:szCs w:val="32"/>
        </w:rPr>
        <w:t xml:space="preserve"> </w:t>
      </w:r>
      <w:r w:rsidRPr="001A75C7">
        <w:rPr>
          <w:rFonts w:ascii="Angsana New" w:hAnsi="Angsana New"/>
          <w:sz w:val="32"/>
          <w:szCs w:val="32"/>
          <w:cs/>
        </w:rPr>
        <w:t xml:space="preserve"> เพื่อให้เยาวชนเกิดการพัฒนาตนเอง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:rsidR="001A303E" w:rsidRDefault="001A303E" w:rsidP="00754C2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1A303E" w:rsidRDefault="001A303E" w:rsidP="00754C2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1A303E" w:rsidRDefault="001A303E" w:rsidP="00754C29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Pr="001A75C7">
        <w:rPr>
          <w:rFonts w:ascii="Angsana New" w:hAnsi="Angsana New"/>
          <w:sz w:val="32"/>
          <w:szCs w:val="32"/>
          <w:cs/>
        </w:rPr>
        <w:t>เพื่อปลูกฝังให้เยาวชนมีคุณธรรม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</w:p>
    <w:p w:rsidR="001A303E" w:rsidRDefault="001A303E" w:rsidP="00754C29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1A303E" w:rsidRPr="001A75C7" w:rsidRDefault="001A303E" w:rsidP="00754C29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  <w:t xml:space="preserve">    </w:t>
      </w:r>
      <w:r w:rsidRPr="001A75C7">
        <w:rPr>
          <w:rFonts w:ascii="Angsana New" w:hAnsi="Angsana New"/>
          <w:sz w:val="32"/>
          <w:szCs w:val="32"/>
          <w:cs/>
        </w:rPr>
        <w:t>เยาวชนเกิดการพัฒนาตนเอง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:rsidR="001A303E" w:rsidRPr="001A75C7" w:rsidRDefault="001A303E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1A75C7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1A303E" w:rsidRPr="001A75C7" w:rsidRDefault="001A303E" w:rsidP="007C688E">
      <w:pPr>
        <w:rPr>
          <w:rFonts w:ascii="Angsana New" w:hAnsi="Angsana New"/>
          <w:b/>
          <w:bCs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1A75C7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1A303E" w:rsidRPr="001A75C7" w:rsidRDefault="001A303E" w:rsidP="007C688E">
      <w:pPr>
        <w:rPr>
          <w:rFonts w:ascii="Angsana New" w:hAnsi="Angsana New"/>
          <w:sz w:val="32"/>
          <w:szCs w:val="32"/>
          <w:cs/>
        </w:rPr>
      </w:pP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  <w:t xml:space="preserve">นักเรียนระดับชั้นมัธยมศึกษาปีที่ 1 </w:t>
      </w:r>
      <w:r w:rsidRPr="001A75C7">
        <w:rPr>
          <w:rFonts w:ascii="Angsana New" w:hAnsi="Angsana New"/>
          <w:sz w:val="32"/>
          <w:szCs w:val="32"/>
        </w:rPr>
        <w:t>–</w:t>
      </w:r>
      <w:r w:rsidRPr="001A75C7">
        <w:rPr>
          <w:rFonts w:ascii="Angsana New" w:hAnsi="Angsana New"/>
          <w:sz w:val="32"/>
          <w:szCs w:val="32"/>
          <w:cs/>
        </w:rPr>
        <w:t xml:space="preserve"> 6  โรงเรียนศรีสำโรงชนูปถัมภ์</w:t>
      </w:r>
      <w:r w:rsidRPr="001A75C7">
        <w:rPr>
          <w:rFonts w:ascii="Angsana New" w:hAnsi="Angsana New"/>
          <w:sz w:val="32"/>
          <w:szCs w:val="32"/>
        </w:rPr>
        <w:t xml:space="preserve">   </w:t>
      </w:r>
      <w:r w:rsidRPr="001A75C7">
        <w:rPr>
          <w:rFonts w:ascii="Angsana New" w:hAnsi="Angsana New"/>
          <w:sz w:val="32"/>
          <w:szCs w:val="32"/>
          <w:cs/>
        </w:rPr>
        <w:t>จำนวน  1,</w:t>
      </w:r>
      <w:r>
        <w:rPr>
          <w:rFonts w:ascii="Angsana New" w:hAnsi="Angsana New"/>
          <w:sz w:val="32"/>
          <w:szCs w:val="32"/>
        </w:rPr>
        <w:t>8</w:t>
      </w:r>
      <w:r w:rsidRPr="001A75C7">
        <w:rPr>
          <w:rFonts w:ascii="Angsana New" w:hAnsi="Angsana New"/>
          <w:sz w:val="32"/>
          <w:szCs w:val="32"/>
          <w:cs/>
        </w:rPr>
        <w:t>00   คน</w:t>
      </w:r>
    </w:p>
    <w:p w:rsidR="001A303E" w:rsidRPr="001A75C7" w:rsidRDefault="001A303E" w:rsidP="007C688E">
      <w:pPr>
        <w:rPr>
          <w:rFonts w:ascii="Angsana New" w:hAnsi="Angsana New"/>
          <w:b/>
          <w:bCs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1A75C7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  <w:t>สามารถพัฒนาคุณธรรม  จริยธรรม และค่านิยมตามมาตรฐานสังคมของนักเรียน</w:t>
      </w:r>
    </w:p>
    <w:p w:rsidR="001A303E" w:rsidRPr="001A75C7" w:rsidRDefault="001A303E" w:rsidP="007C688E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ได้ดีกว่าเดิม ร้อยละ  80  ตามเกณฑ์ที่กำหนด  นักเรียนต้องพัฒนาไปในทางที่ดีขึ้น ร้อยละ 80 </w:t>
      </w:r>
    </w:p>
    <w:p w:rsidR="001A303E" w:rsidRDefault="001A303E" w:rsidP="00CC7BAB">
      <w:pPr>
        <w:pStyle w:val="NoSpacing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1A303E" w:rsidRPr="00426C2D" w:rsidRDefault="001A303E" w:rsidP="00CC7BAB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426C2D">
        <w:rPr>
          <w:rFonts w:ascii="Angsana New" w:hAnsi="Angsana New"/>
          <w:sz w:val="32"/>
          <w:szCs w:val="32"/>
          <w:cs/>
        </w:rPr>
        <w:t xml:space="preserve">มาตรฐานที่ </w:t>
      </w:r>
      <w:r w:rsidRPr="00426C2D">
        <w:rPr>
          <w:rFonts w:ascii="Angsana New" w:hAnsi="Angsana New"/>
          <w:sz w:val="32"/>
          <w:szCs w:val="32"/>
        </w:rPr>
        <w:t xml:space="preserve">  2   </w:t>
      </w:r>
      <w:r w:rsidRPr="00426C2D">
        <w:rPr>
          <w:rFonts w:ascii="Angsana New" w:hAnsi="Angsana New"/>
          <w:sz w:val="32"/>
          <w:szCs w:val="32"/>
          <w:cs/>
        </w:rPr>
        <w:t xml:space="preserve">ตัวบ่งชี้  </w:t>
      </w:r>
      <w:r w:rsidRPr="00426C2D">
        <w:rPr>
          <w:rFonts w:ascii="Angsana New" w:hAnsi="Angsana New"/>
          <w:sz w:val="32"/>
          <w:szCs w:val="32"/>
        </w:rPr>
        <w:t xml:space="preserve"> 2.</w:t>
      </w:r>
      <w:r>
        <w:rPr>
          <w:rFonts w:ascii="Angsana New" w:hAnsi="Angsana New"/>
          <w:sz w:val="32"/>
          <w:szCs w:val="32"/>
        </w:rPr>
        <w:t>1-2.4</w:t>
      </w: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p w:rsidR="001A303E" w:rsidRPr="001A75C7" w:rsidRDefault="001A303E" w:rsidP="007C688E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160"/>
        <w:gridCol w:w="1440"/>
        <w:gridCol w:w="1620"/>
        <w:gridCol w:w="1260"/>
        <w:gridCol w:w="1260"/>
      </w:tblGrid>
      <w:tr w:rsidR="001A303E" w:rsidRPr="006273F8">
        <w:tc>
          <w:tcPr>
            <w:tcW w:w="1728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1A303E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  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</w:p>
        </w:tc>
        <w:tc>
          <w:tcPr>
            <w:tcW w:w="162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A303E" w:rsidRPr="006273F8">
        <w:tc>
          <w:tcPr>
            <w:tcW w:w="1728" w:type="dxa"/>
          </w:tcPr>
          <w:p w:rsidR="001A303E" w:rsidRPr="006273F8" w:rsidRDefault="001A303E" w:rsidP="007C68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โครงการส่งเสริมคุณธรรม จริยธรรม </w:t>
            </w:r>
            <w:r w:rsidRPr="006273F8">
              <w:rPr>
                <w:rFonts w:ascii="Angsana New" w:hAnsi="Angsana New"/>
                <w:sz w:val="32"/>
                <w:szCs w:val="32"/>
              </w:rPr>
              <w:t>“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ค่ายพุทธบุตร</w:t>
            </w:r>
            <w:r w:rsidRPr="006273F8">
              <w:rPr>
                <w:rFonts w:ascii="Angsana New" w:hAnsi="Angsana New"/>
                <w:sz w:val="32"/>
                <w:szCs w:val="32"/>
              </w:rPr>
              <w:t>”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ต้านยาเสพติด</w:t>
            </w:r>
          </w:p>
        </w:tc>
        <w:tc>
          <w:tcPr>
            <w:tcW w:w="216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ติดต่อวัดที่จะเข้ากิจกรรม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</w:t>
            </w:r>
            <w:r w:rsidRPr="006273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ประชาสัมพันธ์ให้นักเรียนทราบ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แจกใบขออนุญาตผู้ปกครอง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</w:t>
            </w:r>
            <w:r w:rsidRPr="006273F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เข้าอบรมตาม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โครงการ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5. สรุปผลการดำเนินงาน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  ธ.ค.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 ม.ค. </w:t>
            </w:r>
            <w:r w:rsidRPr="006273F8">
              <w:rPr>
                <w:rFonts w:ascii="Angsana New" w:hAnsi="Angsana New"/>
                <w:sz w:val="32"/>
                <w:szCs w:val="32"/>
              </w:rPr>
              <w:t>–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31 ม.ค.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13 ก.พ.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EB3D2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16 </w:t>
            </w:r>
            <w:r w:rsidRPr="006273F8">
              <w:rPr>
                <w:rFonts w:ascii="Angsana New" w:hAnsi="Angsana New"/>
                <w:sz w:val="32"/>
                <w:szCs w:val="32"/>
              </w:rPr>
              <w:t>–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18 ก.พ.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  <w:p w:rsidR="001A303E" w:rsidRPr="006273F8" w:rsidRDefault="001A303E" w:rsidP="00CC7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>19 –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20 ก.พ.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8306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0EC6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E50EC6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E50EC6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E50EC6">
              <w:rPr>
                <w:rFonts w:ascii="Angsana New" w:hAnsi="Angsana New"/>
                <w:noProof/>
                <w:sz w:val="32"/>
                <w:szCs w:val="32"/>
              </w:rPr>
              <w:t>34,800</w:t>
            </w:r>
            <w:r w:rsidRPr="00E50EC6">
              <w:rPr>
                <w:rFonts w:ascii="Angsana New" w:hAnsi="Angsana New"/>
                <w:sz w:val="32"/>
                <w:szCs w:val="32"/>
              </w:rPr>
              <w:fldChar w:fldCharType="end"/>
            </w:r>
            <w:r w:rsidRPr="00E50E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(งบเรียนฟรี)</w:t>
            </w:r>
          </w:p>
        </w:tc>
        <w:tc>
          <w:tcPr>
            <w:tcW w:w="126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บุคลากรในกลุ่มงาน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6273F8">
        <w:tc>
          <w:tcPr>
            <w:tcW w:w="1728" w:type="dxa"/>
          </w:tcPr>
          <w:p w:rsidR="001A303E" w:rsidRPr="006273F8" w:rsidRDefault="001A303E" w:rsidP="007C68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กิจกรรมประเพณีไหว้ครู</w:t>
            </w:r>
          </w:p>
        </w:tc>
        <w:tc>
          <w:tcPr>
            <w:tcW w:w="2160" w:type="dxa"/>
          </w:tcPr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ซ้อมพิธีไหว้ครู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ประกวดพานไหว้ครู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พิธีไหว้ครู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แจกเกียรติบัตรแก่ชั้นที่ชนะการประกวด</w:t>
            </w:r>
          </w:p>
          <w:p w:rsidR="001A303E" w:rsidRPr="006273F8" w:rsidRDefault="001A303E" w:rsidP="00484619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สรุปผลการดำนินงาน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CC7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2 </w:t>
            </w:r>
            <w:r w:rsidRPr="006273F8">
              <w:rPr>
                <w:rFonts w:ascii="Angsana New" w:hAnsi="Angsana New"/>
                <w:sz w:val="32"/>
                <w:szCs w:val="32"/>
              </w:rPr>
              <w:t>–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8 มิ.ย.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หอประชุม </w:t>
            </w:r>
          </w:p>
          <w:p w:rsidR="001A303E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  <w:r w:rsidRPr="006273F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3C337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บุคลากรในกลุ่มงาน และสภานักเรียน</w:t>
            </w:r>
          </w:p>
        </w:tc>
      </w:tr>
      <w:tr w:rsidR="001A303E" w:rsidRPr="006273F8">
        <w:tc>
          <w:tcPr>
            <w:tcW w:w="1728" w:type="dxa"/>
          </w:tcPr>
          <w:p w:rsidR="001A303E" w:rsidRPr="006273F8" w:rsidRDefault="001A303E" w:rsidP="007C68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1A303E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กิจกรรมวันสำคัญทางพระพุทธ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ศาสนา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  วันวิสาขบูชา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  วันมาฆบูชา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 วันอาสาฬหบูชา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 วันเข้าพรรษา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 วันออกพรรษา</w:t>
            </w:r>
          </w:p>
        </w:tc>
        <w:tc>
          <w:tcPr>
            <w:tcW w:w="216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จัดบอร์ด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ประกอบพิธีกรรม ไปเวียนเทียน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62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วัด</w:t>
            </w:r>
          </w:p>
          <w:p w:rsidR="001A303E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7C688E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</w:tbl>
    <w:p w:rsidR="001A303E" w:rsidRPr="001A75C7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Pr="001A75C7" w:rsidRDefault="001A303E" w:rsidP="007C688E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340"/>
        <w:gridCol w:w="1440"/>
        <w:gridCol w:w="1620"/>
        <w:gridCol w:w="1260"/>
        <w:gridCol w:w="1260"/>
      </w:tblGrid>
      <w:tr w:rsidR="001A303E" w:rsidRPr="006273F8">
        <w:tc>
          <w:tcPr>
            <w:tcW w:w="1548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1A303E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  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</w:p>
        </w:tc>
        <w:tc>
          <w:tcPr>
            <w:tcW w:w="162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B748D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1A303E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แห่เทียนจำนำพรรษา</w:t>
            </w:r>
          </w:p>
        </w:tc>
        <w:tc>
          <w:tcPr>
            <w:tcW w:w="234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ประชาสัมพันธ์งาน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เชิญหัวหน้าระดับประชุมปรึกษาหารือ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แต่งเทียนและรถขบวน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แห่เทียนจำนำพรรษา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1 </w:t>
            </w:r>
            <w:r w:rsidRPr="009F6BC6">
              <w:rPr>
                <w:rFonts w:ascii="Angsana New" w:hAnsi="Angsana New"/>
                <w:sz w:val="32"/>
                <w:szCs w:val="32"/>
              </w:rPr>
              <w:t>–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9 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  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9  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10  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1A303E" w:rsidRPr="006273F8" w:rsidRDefault="001A303E" w:rsidP="005D2D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</w:rPr>
              <w:t xml:space="preserve">11 – 15 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>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ศรีสำโรง 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ตลาด  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อ.ศรีสำโรง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6273F8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(เงินบริจาค)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B748D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กิจกรรม 12 ส.ค. เทิดไท้ </w:t>
            </w:r>
            <w:r w:rsidRPr="006273F8">
              <w:rPr>
                <w:rFonts w:ascii="Angsana New" w:hAnsi="Angsana New"/>
                <w:sz w:val="32"/>
                <w:szCs w:val="32"/>
              </w:rPr>
              <w:t>“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องค์มหาราชินี</w:t>
            </w:r>
            <w:r w:rsidRPr="006273F8">
              <w:rPr>
                <w:rFonts w:ascii="Angsana New" w:hAnsi="Angsana New"/>
                <w:sz w:val="32"/>
                <w:szCs w:val="32"/>
              </w:rPr>
              <w:t>”</w:t>
            </w:r>
          </w:p>
        </w:tc>
        <w:tc>
          <w:tcPr>
            <w:tcW w:w="234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จัดบอร์ด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คัดเลือกแม่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ทำพิธี 12 ส.ค. 50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5. แจกเกียรติบัตร คำขวัญ ร้อยกรอง เรียงความ พระคุณแม่</w:t>
            </w:r>
          </w:p>
        </w:tc>
        <w:tc>
          <w:tcPr>
            <w:tcW w:w="1440" w:type="dxa"/>
          </w:tcPr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1 </w:t>
            </w:r>
            <w:r w:rsidRPr="009F6BC6">
              <w:rPr>
                <w:rFonts w:ascii="Angsana New" w:hAnsi="Angsana New"/>
                <w:sz w:val="32"/>
                <w:szCs w:val="32"/>
              </w:rPr>
              <w:t>–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9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7-9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11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CC7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11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1E0FB1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1E0FB1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ศรีสำโรง </w:t>
            </w:r>
          </w:p>
          <w:p w:rsidR="001A303E" w:rsidRPr="006273F8" w:rsidRDefault="001A303E" w:rsidP="001E0FB1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B748D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6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กิจกรรมทำดีถวายแด่องค์มหาราชินี</w:t>
            </w:r>
          </w:p>
        </w:tc>
        <w:tc>
          <w:tcPr>
            <w:tcW w:w="234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แจกใบถวายสัจจะ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 จะทำดีถวายองค์มหา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ราชินี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สรุปผลการดำเนินงาน</w:t>
            </w:r>
          </w:p>
        </w:tc>
        <w:tc>
          <w:tcPr>
            <w:tcW w:w="1440" w:type="dxa"/>
          </w:tcPr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28 ก.ค.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  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CC7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6 </w:t>
            </w:r>
            <w:r w:rsidRPr="009F6BC6">
              <w:rPr>
                <w:rFonts w:ascii="Angsana New" w:hAnsi="Angsana New"/>
                <w:sz w:val="32"/>
                <w:szCs w:val="32"/>
              </w:rPr>
              <w:t>–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10 ส.ค.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B748D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7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กิจกรรมทำความ-ดีเพื่อในหลวง</w:t>
            </w:r>
          </w:p>
        </w:tc>
        <w:tc>
          <w:tcPr>
            <w:tcW w:w="2340" w:type="dxa"/>
          </w:tcPr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จัดบอร์ด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แจกในถวายสัจจะ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จะทำดีเพื่อในหลวง</w:t>
            </w:r>
          </w:p>
          <w:p w:rsidR="001A303E" w:rsidRPr="006273F8" w:rsidRDefault="001A303E" w:rsidP="00B748DC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สรุปผลการดำเนินงาน</w:t>
            </w:r>
          </w:p>
        </w:tc>
        <w:tc>
          <w:tcPr>
            <w:tcW w:w="1440" w:type="dxa"/>
          </w:tcPr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27 พ.ย. </w:t>
            </w:r>
            <w:r w:rsidRPr="009F6BC6">
              <w:rPr>
                <w:rFonts w:ascii="Angsana New" w:hAnsi="Angsana New"/>
                <w:sz w:val="32"/>
                <w:szCs w:val="32"/>
              </w:rPr>
              <w:t>–</w:t>
            </w:r>
            <w:r w:rsidRPr="009F6BC6">
              <w:rPr>
                <w:rFonts w:ascii="Angsana New" w:hAnsi="Angsana New"/>
                <w:sz w:val="32"/>
                <w:szCs w:val="32"/>
                <w:cs/>
              </w:rPr>
              <w:t xml:space="preserve"> 4 ธ.ค.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27 พ.ย.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9F6BC6" w:rsidRDefault="001A303E" w:rsidP="00CC7B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BC6">
              <w:rPr>
                <w:rFonts w:ascii="Angsana New" w:hAnsi="Angsana New"/>
                <w:sz w:val="32"/>
                <w:szCs w:val="32"/>
                <w:cs/>
              </w:rPr>
              <w:t>1 ธ.ค. 255</w:t>
            </w:r>
            <w:r w:rsidRPr="009F6B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</w:tbl>
    <w:p w:rsidR="001A303E" w:rsidRDefault="001A303E"/>
    <w:p w:rsidR="001A303E" w:rsidRDefault="001A303E"/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340"/>
        <w:gridCol w:w="1440"/>
        <w:gridCol w:w="1620"/>
        <w:gridCol w:w="1260"/>
        <w:gridCol w:w="1260"/>
      </w:tblGrid>
      <w:tr w:rsidR="001A303E" w:rsidRPr="006273F8">
        <w:tc>
          <w:tcPr>
            <w:tcW w:w="1548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1A303E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  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</w:p>
        </w:tc>
        <w:tc>
          <w:tcPr>
            <w:tcW w:w="162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3F43A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8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กิจกรรมสรรหาเด็กและเยาวชน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ดีเด่นในสถานศึกษา</w:t>
            </w:r>
          </w:p>
        </w:tc>
        <w:tc>
          <w:tcPr>
            <w:tcW w:w="234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ประชาสัมพันธ์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2.ประชุมหัวหน้าระดับ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ส่งรายงานเยาวชนดีเด่น แต่ละระดับชั้น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แจกเกียรติบัตรเยาวชนดีเด่น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 </w:t>
            </w:r>
            <w:r w:rsidRPr="006273F8">
              <w:rPr>
                <w:rFonts w:ascii="Angsana New" w:hAnsi="Angsana New"/>
                <w:sz w:val="32"/>
                <w:szCs w:val="32"/>
              </w:rPr>
              <w:t>–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18 ก.ย.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7  ก.ย.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11 ก.ย.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20 ก.ย.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9E35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</w:rPr>
              <w:t xml:space="preserve">20 – 25 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ศรีสำโรง 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3F43A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9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กิจกรรมส่งเสริมทำความดีเพื่อให้เป็นนิสัย (ของหายได้คืน )</w:t>
            </w:r>
          </w:p>
        </w:tc>
        <w:tc>
          <w:tcPr>
            <w:tcW w:w="234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นักเรียนเก็บสิ่งของได้บันทึกลงในสมุดทำความดี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ประกาศหน้าเสาธง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แจกเกียรติบัตรนักเรียนทำความดี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4. สรุปผลการดำเนินงาน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62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โรงเรียนศรีสำโรง 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3F43A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10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กิจกรรมส่งเสริมคุณธรรม จริยธรรม (เช้าหน้าเสาธงทุกวันจันทร์)</w:t>
            </w:r>
          </w:p>
        </w:tc>
        <w:tc>
          <w:tcPr>
            <w:tcW w:w="234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ให้ความรู้ด้านคุณธรรม จริยธรรม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2. ให้ความรู้มารยาทชาวพุทธ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3. นั่งสมาธิ 5 นาที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ทุกเช้าวันจันทร์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บุคลกรในกลุ่มงานและสภานักเรียน</w:t>
            </w:r>
          </w:p>
        </w:tc>
      </w:tr>
      <w:tr w:rsidR="001A303E" w:rsidRPr="006273F8">
        <w:tc>
          <w:tcPr>
            <w:tcW w:w="1548" w:type="dxa"/>
          </w:tcPr>
          <w:p w:rsidR="001A303E" w:rsidRPr="006273F8" w:rsidRDefault="001A303E" w:rsidP="00A4102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 11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วันปิยมหาราช</w:t>
            </w:r>
          </w:p>
        </w:tc>
        <w:tc>
          <w:tcPr>
            <w:tcW w:w="234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1. จัดทำพวงมาลา</w:t>
            </w:r>
          </w:p>
        </w:tc>
        <w:tc>
          <w:tcPr>
            <w:tcW w:w="144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9E35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 xml:space="preserve">21-23  ตุลาคม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อำเภอศรีสำโรง</w:t>
            </w:r>
          </w:p>
        </w:tc>
        <w:tc>
          <w:tcPr>
            <w:tcW w:w="1260" w:type="dxa"/>
          </w:tcPr>
          <w:p w:rsidR="001A303E" w:rsidRPr="006273F8" w:rsidRDefault="001A303E" w:rsidP="006273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5D2D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</w:t>
            </w:r>
            <w:r w:rsidRPr="006273F8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บุคลากรใน</w:t>
            </w:r>
          </w:p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  <w:r w:rsidRPr="006273F8">
              <w:rPr>
                <w:rFonts w:ascii="Angsana New" w:hAnsi="Angsana New"/>
                <w:sz w:val="32"/>
                <w:szCs w:val="32"/>
                <w:cs/>
              </w:rPr>
              <w:t>กลุ่มงาน</w:t>
            </w:r>
          </w:p>
        </w:tc>
      </w:tr>
      <w:tr w:rsidR="001A303E" w:rsidRPr="006273F8">
        <w:tc>
          <w:tcPr>
            <w:tcW w:w="6948" w:type="dxa"/>
            <w:gridSpan w:val="4"/>
          </w:tcPr>
          <w:p w:rsidR="001A303E" w:rsidRPr="006273F8" w:rsidRDefault="001A303E" w:rsidP="006273F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73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260" w:type="dxa"/>
          </w:tcPr>
          <w:p w:rsidR="001A303E" w:rsidRPr="006273F8" w:rsidRDefault="001A303E" w:rsidP="0039472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65,070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6273F8">
        <w:tc>
          <w:tcPr>
            <w:tcW w:w="6948" w:type="dxa"/>
            <w:gridSpan w:val="4"/>
          </w:tcPr>
          <w:p w:rsidR="001A303E" w:rsidRPr="006273F8" w:rsidRDefault="001A303E" w:rsidP="006273F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2D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รวมยอดลบงบเรียนฟรีแล้ว</w:t>
            </w:r>
          </w:p>
        </w:tc>
        <w:tc>
          <w:tcPr>
            <w:tcW w:w="1260" w:type="dxa"/>
          </w:tcPr>
          <w:p w:rsidR="001A303E" w:rsidRDefault="001A303E" w:rsidP="0039472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26,370</w:t>
            </w:r>
          </w:p>
        </w:tc>
        <w:tc>
          <w:tcPr>
            <w:tcW w:w="1260" w:type="dxa"/>
          </w:tcPr>
          <w:p w:rsidR="001A303E" w:rsidRPr="006273F8" w:rsidRDefault="001A303E" w:rsidP="00A4102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A303E" w:rsidRDefault="001A303E" w:rsidP="00BB2D23">
      <w:pPr>
        <w:rPr>
          <w:rFonts w:ascii="Angsana New" w:hAnsi="Angsana New"/>
          <w:b/>
          <w:bCs/>
          <w:sz w:val="32"/>
          <w:szCs w:val="32"/>
        </w:rPr>
      </w:pPr>
    </w:p>
    <w:p w:rsidR="001A303E" w:rsidRPr="000C4C99" w:rsidRDefault="001A303E" w:rsidP="00BB2D23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1A303E" w:rsidRPr="000C4C99" w:rsidRDefault="001A303E" w:rsidP="00BB2D23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sz w:val="32"/>
          <w:szCs w:val="32"/>
        </w:rPr>
        <w:t>26</w:t>
      </w:r>
      <w:r w:rsidRPr="005D2D56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37</w:t>
      </w:r>
      <w:r w:rsidRPr="005D2D56">
        <w:rPr>
          <w:rFonts w:ascii="Angsana New" w:hAnsi="Angsana New"/>
          <w:sz w:val="32"/>
          <w:szCs w:val="32"/>
        </w:rPr>
        <w:t>0</w:t>
      </w:r>
      <w:r w:rsidRPr="000C4C99">
        <w:rPr>
          <w:rFonts w:ascii="Angsana New" w:hAnsi="Angsana New"/>
          <w:sz w:val="32"/>
          <w:szCs w:val="32"/>
        </w:rPr>
        <w:t xml:space="preserve">  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1A303E" w:rsidRDefault="001A303E" w:rsidP="00BB2D23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478" w:type="dxa"/>
        <w:tblInd w:w="-106" w:type="dxa"/>
        <w:tblLook w:val="00A0"/>
      </w:tblPr>
      <w:tblGrid>
        <w:gridCol w:w="1020"/>
        <w:gridCol w:w="3392"/>
        <w:gridCol w:w="1275"/>
        <w:gridCol w:w="1276"/>
        <w:gridCol w:w="1275"/>
        <w:gridCol w:w="1240"/>
      </w:tblGrid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โครงการอบรมส่งเสริมคุณธรรม จริยธรรม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"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ค่ายพุทธบุตร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"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ต้านยาเสพติด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E50EC6" w:rsidRDefault="001A303E" w:rsidP="005303C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E50EC6" w:rsidRDefault="001A303E" w:rsidP="00D425D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0E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อาหารกลางวัน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3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E50EC6" w:rsidRDefault="001A303E" w:rsidP="00B53A6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 xml:space="preserve">480  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E50EC6" w:rsidRDefault="001A303E" w:rsidP="005303C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E50EC6" w:rsidRDefault="001A303E" w:rsidP="00D425D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E50EC6">
              <w:rPr>
                <w:rFonts w:ascii="Angsana New" w:hAnsi="Angsana New"/>
                <w:color w:val="000000"/>
                <w:sz w:val="32"/>
                <w:szCs w:val="32"/>
              </w:rPr>
              <w:t xml:space="preserve">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DC600A" w:rsidRDefault="001A303E" w:rsidP="005303C5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C600A">
              <w:rPr>
                <w:rFonts w:ascii="Angsana New" w:hAnsi="Angsana New"/>
                <w:color w:val="FF0000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ป้ายการอบรม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ผืน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1,000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D425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ดอกไม้ธูปเทียนในพิธี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2,000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2,000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ค่าวัสดุอุปกรณ์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3,000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3,000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DC600A" w:rsidRDefault="001A303E" w:rsidP="00D425D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600A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Pr="00DC600A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DC600A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50,200</w:t>
            </w:r>
            <w:r w:rsidRPr="00DC600A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งบเรียนฟรี</w:t>
            </w: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ประเพณีไหว้ครู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กระดาษการ์ดขาว(เกียรติบัตร)</w:t>
            </w:r>
            <w:r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5303C5">
              <w:rPr>
                <w:rFonts w:ascii="Angsana New" w:hAnsi="Angsana New"/>
                <w:sz w:val="32"/>
                <w:szCs w:val="32"/>
              </w:rPr>
              <w:t>0 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4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756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B53A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วันสำคัญทางพระพุทธศาสนา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วันวิสาขบูชา)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       -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-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แห่เทียนจำนำพรรษา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313F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313F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ค่ารถพร้อมบริการน้ำดื่ม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6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ระดับ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6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3,000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ค่าเทียน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6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เล่ม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5303C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E848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303C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บริจาค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ค่าเช่าชุดการแสดง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6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ระดับ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6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ระดับ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3,000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18,000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ค่าเช่าชุดพร้อมแต่งหน้าดัมเมเยอร์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    500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2,000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ค่ารถรับส่งดุริยางค์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    500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    500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303E" w:rsidRPr="005303C5" w:rsidRDefault="001A303E" w:rsidP="00313F9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23,500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E848A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00 </w:t>
            </w: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5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 xml:space="preserve">กิจกรรม 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สิงหาคมเทิดไท้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"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องค์มหาราชินี</w:t>
            </w:r>
            <w:r w:rsidRPr="005303C5">
              <w:rPr>
                <w:rFonts w:ascii="Angsana New" w:hAnsi="Angsana New"/>
                <w:sz w:val="32"/>
                <w:szCs w:val="32"/>
              </w:rPr>
              <w:t>"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A303E" w:rsidRPr="005303C5" w:rsidRDefault="001A303E" w:rsidP="00313F9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แฟ้ม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เจาะกว้าง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79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กิจกรรมทำความดีถวายแด่องค์มหาราชินี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D425DA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แฟ้ม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เจาะกว้าง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D425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D425D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D425D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7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กิจกรรมทำความดีเพื่อในหลวง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กระดาษการ์ดสี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150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 xml:space="preserve">เอ </w:t>
            </w:r>
            <w:r w:rsidRPr="005303C5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2 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189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B53A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B53A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378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กิจกรรมสรรหานักเรียนและเยาวชนดีเด่นในสถานศึกษา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กระดาษการ์ดขาว(เกียรติบัตร)</w:t>
            </w:r>
            <w:r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5303C5">
              <w:rPr>
                <w:rFonts w:ascii="Angsana New" w:hAnsi="Angsana New"/>
                <w:sz w:val="32"/>
                <w:szCs w:val="32"/>
              </w:rPr>
              <w:t>0 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1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189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4854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กิจกรรมส่งเสริมการทำความดีให้เป็นนิสัย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"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ของหายได้คืน</w:t>
            </w:r>
            <w:r w:rsidRPr="005303C5">
              <w:rPr>
                <w:rFonts w:ascii="Angsana New" w:hAnsi="Angsana New"/>
                <w:sz w:val="32"/>
                <w:szCs w:val="32"/>
              </w:rPr>
              <w:t>"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กระดาษการ์ดขาว(เกียรติบัตร)</w:t>
            </w:r>
            <w:r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5303C5">
              <w:rPr>
                <w:rFonts w:ascii="Angsana New" w:hAnsi="Angsana New"/>
                <w:sz w:val="32"/>
                <w:szCs w:val="32"/>
              </w:rPr>
              <w:t>0 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1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48544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10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ส่งเสริมคุณธรรม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จริยธรรม (เช้าหน้าเสาธง)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94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11</w:t>
            </w:r>
            <w:r w:rsidRPr="005303C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303C5">
              <w:rPr>
                <w:rFonts w:ascii="Angsana New" w:hAnsi="Angsana New"/>
                <w:sz w:val="32"/>
                <w:szCs w:val="32"/>
                <w:cs/>
              </w:rPr>
              <w:t>กิจกรรมวันปิยมหาราช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</w:t>
            </w:r>
          </w:p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303E" w:rsidRPr="005303C5" w:rsidRDefault="001A303E" w:rsidP="00A84B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303E" w:rsidRPr="005303C5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  <w:cs/>
              </w:rPr>
              <w:t>จัดทำพวงมาลา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        1,200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03C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1,200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rial" w:hAnsi="Arial" w:cs="Arial"/>
                <w:sz w:val="32"/>
                <w:szCs w:val="32"/>
              </w:rPr>
            </w:pPr>
            <w:r w:rsidRPr="005303C5">
              <w:rPr>
                <w:rFonts w:ascii="Arial" w:hAnsi="Arial" w:cs="Arial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03E" w:rsidRPr="005303C5" w:rsidRDefault="001A303E" w:rsidP="00D425D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80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47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s" w:hAnsi="Angsana News" w:cs="Angsana News"/>
                <w:sz w:val="32"/>
                <w:szCs w:val="32"/>
              </w:rPr>
            </w:pPr>
            <w:r w:rsidRPr="005303C5">
              <w:rPr>
                <w:rFonts w:cs="Times New Roman"/>
                <w:sz w:val="32"/>
                <w:szCs w:val="32"/>
              </w:rPr>
              <w:t> </w:t>
            </w: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งบเรีย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นฟรี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E50EC6" w:rsidRDefault="001A303E" w:rsidP="00D425D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50,2</w:t>
            </w:r>
            <w:r w:rsidRPr="00E50EC6">
              <w:rPr>
                <w:rFonts w:ascii="Angsana New" w:hAnsi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03E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39472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900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303E" w:rsidRPr="005303C5">
        <w:trPr>
          <w:trHeight w:val="465"/>
        </w:trPr>
        <w:tc>
          <w:tcPr>
            <w:tcW w:w="6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03E" w:rsidRPr="005303C5" w:rsidRDefault="001A303E" w:rsidP="005303C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รวมยอดลบงบเรียนฟรี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และเงินบริจาค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แล้ว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03E" w:rsidRPr="005303C5" w:rsidRDefault="001A303E" w:rsidP="005056E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37</w:t>
            </w:r>
            <w:r w:rsidRPr="005303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03E" w:rsidRPr="005303C5" w:rsidRDefault="001A303E" w:rsidP="005303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A303E" w:rsidRDefault="001A303E" w:rsidP="00BB2D23">
      <w:pPr>
        <w:rPr>
          <w:rFonts w:ascii="Angsana New" w:hAnsi="Angsana New"/>
          <w:sz w:val="32"/>
          <w:szCs w:val="32"/>
        </w:rPr>
      </w:pPr>
    </w:p>
    <w:p w:rsidR="001A303E" w:rsidRPr="008809D9" w:rsidRDefault="001A303E" w:rsidP="00667010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1A303E" w:rsidRPr="008809D9" w:rsidRDefault="001A303E" w:rsidP="00313F93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1A303E" w:rsidRPr="008809D9" w:rsidRDefault="001A303E" w:rsidP="00313F93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1A303E" w:rsidRDefault="001A303E" w:rsidP="00313F93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1A303E" w:rsidRDefault="001A303E" w:rsidP="00BB2D23">
      <w:pPr>
        <w:rPr>
          <w:rFonts w:ascii="Angsana New" w:hAnsi="Angsana New"/>
          <w:sz w:val="32"/>
          <w:szCs w:val="32"/>
        </w:rPr>
      </w:pPr>
    </w:p>
    <w:p w:rsidR="001A303E" w:rsidRPr="00321963" w:rsidRDefault="001A303E" w:rsidP="00754C2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1A303E" w:rsidRPr="00321963">
        <w:tc>
          <w:tcPr>
            <w:tcW w:w="5529" w:type="dxa"/>
          </w:tcPr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A303E" w:rsidRPr="00321963">
        <w:trPr>
          <w:trHeight w:val="1152"/>
        </w:trPr>
        <w:tc>
          <w:tcPr>
            <w:tcW w:w="5529" w:type="dxa"/>
          </w:tcPr>
          <w:p w:rsidR="001A303E" w:rsidRPr="00321963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1A303E" w:rsidRPr="00321963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1A75C7">
              <w:rPr>
                <w:rFonts w:ascii="Angsana New" w:hAnsi="Angsana New"/>
                <w:sz w:val="32"/>
                <w:szCs w:val="32"/>
                <w:cs/>
              </w:rPr>
              <w:t>เพื่อปลูกฝังให้เยาวชนมีคุณธรรม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      </w:r>
          </w:p>
        </w:tc>
        <w:tc>
          <w:tcPr>
            <w:tcW w:w="1985" w:type="dxa"/>
          </w:tcPr>
          <w:p w:rsidR="001A303E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321963" w:rsidRDefault="001A303E" w:rsidP="00502F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:rsidR="001A303E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แบบสอบถาม</w:t>
            </w:r>
          </w:p>
        </w:tc>
      </w:tr>
      <w:tr w:rsidR="001A303E" w:rsidRPr="00321963">
        <w:trPr>
          <w:trHeight w:val="1324"/>
        </w:trPr>
        <w:tc>
          <w:tcPr>
            <w:tcW w:w="5529" w:type="dxa"/>
          </w:tcPr>
          <w:p w:rsidR="001A303E" w:rsidRPr="00321963" w:rsidRDefault="001A303E" w:rsidP="00502F4E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1A303E" w:rsidRPr="00321963" w:rsidRDefault="001A303E" w:rsidP="00502F4E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 w:rsidRPr="001A75C7">
              <w:rPr>
                <w:rFonts w:ascii="Angsana New" w:hAnsi="Angsana New"/>
                <w:cs/>
              </w:rPr>
              <w:t>เยาวชนเกิดการพัฒนาตนเอง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      </w:r>
          </w:p>
        </w:tc>
        <w:tc>
          <w:tcPr>
            <w:tcW w:w="1985" w:type="dxa"/>
          </w:tcPr>
          <w:p w:rsidR="001A303E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2148" w:type="dxa"/>
          </w:tcPr>
          <w:p w:rsidR="001A303E" w:rsidRDefault="001A303E" w:rsidP="00502F4E">
            <w:pPr>
              <w:rPr>
                <w:rFonts w:ascii="Angsana New" w:hAnsi="Angsana New"/>
                <w:sz w:val="32"/>
                <w:szCs w:val="32"/>
              </w:rPr>
            </w:pPr>
          </w:p>
          <w:p w:rsidR="001A303E" w:rsidRPr="00321963" w:rsidRDefault="001A303E" w:rsidP="00502F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แบบสอบถาม</w:t>
            </w:r>
          </w:p>
        </w:tc>
      </w:tr>
    </w:tbl>
    <w:p w:rsidR="001A303E" w:rsidRDefault="001A303E" w:rsidP="00754C29">
      <w:pPr>
        <w:rPr>
          <w:sz w:val="32"/>
          <w:szCs w:val="32"/>
        </w:rPr>
      </w:pPr>
    </w:p>
    <w:p w:rsidR="001A303E" w:rsidRDefault="001A303E" w:rsidP="00754C29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</w:t>
      </w:r>
    </w:p>
    <w:p w:rsidR="001A303E" w:rsidRDefault="001A303E" w:rsidP="00754C29">
      <w:pPr>
        <w:rPr>
          <w:rFonts w:ascii="Angsana New" w:hAnsi="Angsana New"/>
          <w:sz w:val="32"/>
          <w:szCs w:val="32"/>
          <w:cs/>
        </w:rPr>
      </w:pPr>
      <w:r w:rsidRPr="00272ACF">
        <w:rPr>
          <w:b/>
          <w:bCs/>
          <w:sz w:val="32"/>
          <w:szCs w:val="32"/>
          <w:cs/>
        </w:rPr>
        <w:t xml:space="preserve">7. </w:t>
      </w:r>
      <w:r w:rsidRPr="00272ACF">
        <w:rPr>
          <w:rFonts w:ascii="Angsana New" w:hAnsi="Angsana New"/>
          <w:b/>
          <w:bCs/>
          <w:sz w:val="32"/>
          <w:szCs w:val="32"/>
          <w:cs/>
        </w:rPr>
        <w:t>ผ</w:t>
      </w:r>
      <w:r w:rsidRPr="00174252">
        <w:rPr>
          <w:rFonts w:ascii="Angsana New" w:hAnsi="Angsana New"/>
          <w:b/>
          <w:bCs/>
          <w:sz w:val="32"/>
          <w:szCs w:val="32"/>
          <w:cs/>
        </w:rPr>
        <w:t>ลที่คาดว่าจะได้รับ</w:t>
      </w:r>
    </w:p>
    <w:p w:rsidR="001A303E" w:rsidRPr="001A75C7" w:rsidRDefault="001A303E" w:rsidP="00997C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>1. เยาวชนมีคุณธรรม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</w:p>
    <w:p w:rsidR="001A303E" w:rsidRPr="001A75C7" w:rsidRDefault="001A303E" w:rsidP="00997CD3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ab/>
        <w:t>2. เยาวชนเกิดการพัฒนาตนเอง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Pr="001A75C7" w:rsidRDefault="001A303E" w:rsidP="007C688E">
      <w:pPr>
        <w:rPr>
          <w:rFonts w:ascii="Angsana New" w:hAnsi="Angsana New"/>
          <w:sz w:val="32"/>
          <w:szCs w:val="32"/>
        </w:rPr>
      </w:pP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                          </w:t>
      </w:r>
      <w:r>
        <w:rPr>
          <w:rFonts w:ascii="Angsana New" w:hAnsi="Angsana New"/>
          <w:sz w:val="32"/>
          <w:szCs w:val="32"/>
          <w:cs/>
        </w:rPr>
        <w:t xml:space="preserve">                        ลงชื่อ</w:t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  <w:t xml:space="preserve"> </w:t>
      </w:r>
      <w:r w:rsidRPr="001A75C7">
        <w:rPr>
          <w:rFonts w:ascii="Angsana New" w:hAnsi="Angsana New"/>
          <w:sz w:val="32"/>
          <w:szCs w:val="32"/>
          <w:cs/>
        </w:rPr>
        <w:tab/>
        <w:t>ผู้เสนอโครงการ</w:t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</w: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                                             </w:t>
      </w:r>
      <w:r>
        <w:rPr>
          <w:rFonts w:ascii="Angsana New" w:hAnsi="Angsana New"/>
          <w:sz w:val="32"/>
          <w:szCs w:val="32"/>
          <w:cs/>
        </w:rPr>
        <w:t xml:space="preserve">                   ( นายเฉลิมพล  ทองจุ้ย</w:t>
      </w:r>
      <w:r w:rsidRPr="001A75C7">
        <w:rPr>
          <w:rFonts w:ascii="Angsana New" w:hAnsi="Angsana New"/>
          <w:sz w:val="32"/>
          <w:szCs w:val="32"/>
          <w:cs/>
        </w:rPr>
        <w:t xml:space="preserve"> )</w:t>
      </w:r>
      <w:r w:rsidRPr="001A75C7">
        <w:rPr>
          <w:rFonts w:ascii="Angsana New" w:hAnsi="Angsana New"/>
          <w:sz w:val="32"/>
          <w:szCs w:val="32"/>
          <w:cs/>
        </w:rPr>
        <w:tab/>
        <w:t xml:space="preserve"> </w:t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ab/>
      </w:r>
    </w:p>
    <w:p w:rsidR="001A303E" w:rsidRDefault="001A303E" w:rsidP="00EA43B9">
      <w:pPr>
        <w:rPr>
          <w:rFonts w:ascii="Angsana New" w:hAnsi="Angsana New"/>
          <w:sz w:val="32"/>
          <w:szCs w:val="32"/>
        </w:rPr>
      </w:pPr>
    </w:p>
    <w:p w:rsidR="001A303E" w:rsidRDefault="001A303E" w:rsidP="00EA43B9">
      <w:pPr>
        <w:rPr>
          <w:rFonts w:ascii="Angsana New" w:hAnsi="Angsana New"/>
          <w:sz w:val="32"/>
          <w:szCs w:val="32"/>
        </w:rPr>
      </w:pPr>
    </w:p>
    <w:p w:rsidR="001A303E" w:rsidRPr="00B61FB7" w:rsidRDefault="001A303E" w:rsidP="00EA43B9">
      <w:pPr>
        <w:rPr>
          <w:rFonts w:ascii="Angsana New" w:hAnsi="Angsana New"/>
          <w:sz w:val="16"/>
          <w:szCs w:val="16"/>
        </w:rPr>
      </w:pP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ลงชื่อ</w:t>
      </w:r>
      <w:r w:rsidRPr="001A75C7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1A75C7">
        <w:rPr>
          <w:rFonts w:ascii="Angsana New" w:hAnsi="Angsana New"/>
          <w:sz w:val="32"/>
          <w:szCs w:val="32"/>
          <w:cs/>
        </w:rPr>
        <w:t>ผู้เห็นชอบโครงการ</w:t>
      </w:r>
      <w:r w:rsidRPr="001A75C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ลงชื่อ</w:t>
      </w:r>
      <w:r w:rsidRPr="001A75C7">
        <w:rPr>
          <w:rFonts w:ascii="Angsana New" w:hAnsi="Angsana New"/>
          <w:sz w:val="32"/>
          <w:szCs w:val="32"/>
          <w:cs/>
        </w:rPr>
        <w:tab/>
        <w:t xml:space="preserve">                   </w:t>
      </w:r>
      <w:r w:rsidRPr="001A75C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  </w:t>
      </w:r>
      <w:r w:rsidRPr="001A75C7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(นายประจวบ  </w:t>
      </w:r>
      <w:r w:rsidRPr="001A75C7">
        <w:rPr>
          <w:rFonts w:ascii="Angsana New" w:hAnsi="Angsana New"/>
          <w:sz w:val="32"/>
          <w:szCs w:val="32"/>
          <w:cs/>
        </w:rPr>
        <w:t xml:space="preserve"> ชูวิทย์)</w:t>
      </w:r>
      <w:r w:rsidRPr="001A75C7">
        <w:rPr>
          <w:rFonts w:ascii="Angsana New" w:hAnsi="Angsana New"/>
          <w:sz w:val="32"/>
          <w:szCs w:val="32"/>
        </w:rPr>
        <w:t xml:space="preserve">                   </w:t>
      </w:r>
      <w:r w:rsidRPr="001A75C7">
        <w:rPr>
          <w:rFonts w:ascii="Angsana New" w:hAnsi="Angsana New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      </w:t>
      </w:r>
      <w:r w:rsidRPr="001A75C7">
        <w:rPr>
          <w:rFonts w:ascii="Angsana New" w:hAnsi="Angsana New"/>
          <w:sz w:val="32"/>
          <w:szCs w:val="32"/>
          <w:cs/>
        </w:rPr>
        <w:t>(นายวัลลภ    เอี่ยมมะ)</w:t>
      </w:r>
    </w:p>
    <w:p w:rsidR="001A303E" w:rsidRDefault="001A303E" w:rsidP="00EA43B9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   </w:t>
      </w:r>
    </w:p>
    <w:p w:rsidR="001A303E" w:rsidRDefault="001A303E" w:rsidP="00EA43B9">
      <w:pPr>
        <w:rPr>
          <w:rFonts w:ascii="Angsana New" w:hAnsi="Angsana New"/>
          <w:sz w:val="32"/>
          <w:szCs w:val="32"/>
        </w:rPr>
      </w:pP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 w:rsidRPr="001A75C7">
        <w:rPr>
          <w:rFonts w:ascii="Angsana New" w:hAnsi="Angsana New"/>
          <w:sz w:val="32"/>
          <w:szCs w:val="32"/>
          <w:cs/>
        </w:rPr>
        <w:t xml:space="preserve">                            </w:t>
      </w:r>
      <w:r>
        <w:rPr>
          <w:rFonts w:ascii="Angsana New" w:hAnsi="Angsana New"/>
          <w:sz w:val="32"/>
          <w:szCs w:val="32"/>
          <w:cs/>
        </w:rPr>
        <w:t xml:space="preserve">                  ลงชื่อ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A75C7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1A303E" w:rsidRPr="001A75C7" w:rsidRDefault="001A303E" w:rsidP="00EA43B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(นายมนตรี  คงเจริญ)</w:t>
      </w:r>
    </w:p>
    <w:p w:rsidR="001A303E" w:rsidRPr="001A75C7" w:rsidRDefault="001A303E" w:rsidP="00C1655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</w:t>
      </w:r>
      <w:r w:rsidRPr="001A75C7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sectPr w:rsidR="001A303E" w:rsidRPr="001A75C7" w:rsidSect="00EB3D22">
      <w:headerReference w:type="default" r:id="rId7"/>
      <w:pgSz w:w="11906" w:h="16838"/>
      <w:pgMar w:top="851" w:right="1151" w:bottom="680" w:left="1701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03E" w:rsidRDefault="001A303E">
      <w:r>
        <w:separator/>
      </w:r>
    </w:p>
  </w:endnote>
  <w:endnote w:type="continuationSeparator" w:id="0">
    <w:p w:rsidR="001A303E" w:rsidRDefault="001A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s">
    <w:altName w:val="Angsana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03E" w:rsidRDefault="001A303E">
      <w:r>
        <w:separator/>
      </w:r>
    </w:p>
  </w:footnote>
  <w:footnote w:type="continuationSeparator" w:id="0">
    <w:p w:rsidR="001A303E" w:rsidRDefault="001A3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03E" w:rsidRDefault="001A303E" w:rsidP="00B61FB7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2F5E"/>
    <w:multiLevelType w:val="hybridMultilevel"/>
    <w:tmpl w:val="6CA21C8C"/>
    <w:lvl w:ilvl="0" w:tplc="D27C7F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88E"/>
    <w:rsid w:val="0003217A"/>
    <w:rsid w:val="00043173"/>
    <w:rsid w:val="000545E4"/>
    <w:rsid w:val="00081FA2"/>
    <w:rsid w:val="000C4C99"/>
    <w:rsid w:val="000E7BC0"/>
    <w:rsid w:val="00123017"/>
    <w:rsid w:val="00126E95"/>
    <w:rsid w:val="00142D5D"/>
    <w:rsid w:val="00145E1E"/>
    <w:rsid w:val="00174252"/>
    <w:rsid w:val="00176A34"/>
    <w:rsid w:val="001863E6"/>
    <w:rsid w:val="001A303E"/>
    <w:rsid w:val="001A75C7"/>
    <w:rsid w:val="001B7C1E"/>
    <w:rsid w:val="001C66FD"/>
    <w:rsid w:val="001E0FB1"/>
    <w:rsid w:val="001F39F5"/>
    <w:rsid w:val="00207F49"/>
    <w:rsid w:val="0024310E"/>
    <w:rsid w:val="00247A4D"/>
    <w:rsid w:val="00272ACF"/>
    <w:rsid w:val="00287C6F"/>
    <w:rsid w:val="00296FFC"/>
    <w:rsid w:val="002A072F"/>
    <w:rsid w:val="002A2ECE"/>
    <w:rsid w:val="002E4744"/>
    <w:rsid w:val="002F31F3"/>
    <w:rsid w:val="00305C10"/>
    <w:rsid w:val="00313D99"/>
    <w:rsid w:val="00313F93"/>
    <w:rsid w:val="003166F7"/>
    <w:rsid w:val="00321963"/>
    <w:rsid w:val="00345E7F"/>
    <w:rsid w:val="003668E4"/>
    <w:rsid w:val="00394723"/>
    <w:rsid w:val="0039524B"/>
    <w:rsid w:val="003C0934"/>
    <w:rsid w:val="003C3376"/>
    <w:rsid w:val="003F2663"/>
    <w:rsid w:val="003F43A7"/>
    <w:rsid w:val="00423142"/>
    <w:rsid w:val="00426C2D"/>
    <w:rsid w:val="004360A0"/>
    <w:rsid w:val="00454E78"/>
    <w:rsid w:val="004714B2"/>
    <w:rsid w:val="00484619"/>
    <w:rsid w:val="00485445"/>
    <w:rsid w:val="004A2750"/>
    <w:rsid w:val="00502F4E"/>
    <w:rsid w:val="005056E2"/>
    <w:rsid w:val="005303C5"/>
    <w:rsid w:val="00535D1E"/>
    <w:rsid w:val="005653D1"/>
    <w:rsid w:val="00595148"/>
    <w:rsid w:val="005A74A3"/>
    <w:rsid w:val="005D2D56"/>
    <w:rsid w:val="005D5A8E"/>
    <w:rsid w:val="005E335E"/>
    <w:rsid w:val="005E6A9D"/>
    <w:rsid w:val="006073E7"/>
    <w:rsid w:val="006125B6"/>
    <w:rsid w:val="00621B5E"/>
    <w:rsid w:val="006239C8"/>
    <w:rsid w:val="006273F8"/>
    <w:rsid w:val="00630DB6"/>
    <w:rsid w:val="00637556"/>
    <w:rsid w:val="00654201"/>
    <w:rsid w:val="00667010"/>
    <w:rsid w:val="0068613E"/>
    <w:rsid w:val="00692C03"/>
    <w:rsid w:val="00695CBD"/>
    <w:rsid w:val="006B535F"/>
    <w:rsid w:val="006D046F"/>
    <w:rsid w:val="006D30C9"/>
    <w:rsid w:val="006D7808"/>
    <w:rsid w:val="00703393"/>
    <w:rsid w:val="007146F1"/>
    <w:rsid w:val="00717E13"/>
    <w:rsid w:val="00731650"/>
    <w:rsid w:val="00754C29"/>
    <w:rsid w:val="007652AC"/>
    <w:rsid w:val="00790124"/>
    <w:rsid w:val="00794171"/>
    <w:rsid w:val="007B3325"/>
    <w:rsid w:val="007B623A"/>
    <w:rsid w:val="007C688E"/>
    <w:rsid w:val="007E7754"/>
    <w:rsid w:val="00830660"/>
    <w:rsid w:val="008809D9"/>
    <w:rsid w:val="00887AEF"/>
    <w:rsid w:val="008B48C3"/>
    <w:rsid w:val="008E7D03"/>
    <w:rsid w:val="009079E4"/>
    <w:rsid w:val="009442E4"/>
    <w:rsid w:val="00971A3D"/>
    <w:rsid w:val="00997CD3"/>
    <w:rsid w:val="009E35BE"/>
    <w:rsid w:val="009E5C01"/>
    <w:rsid w:val="009E6272"/>
    <w:rsid w:val="009F6BC6"/>
    <w:rsid w:val="00A41020"/>
    <w:rsid w:val="00A76443"/>
    <w:rsid w:val="00A831A9"/>
    <w:rsid w:val="00A84BFA"/>
    <w:rsid w:val="00A87CDC"/>
    <w:rsid w:val="00A94FCB"/>
    <w:rsid w:val="00AA6EAB"/>
    <w:rsid w:val="00AE633F"/>
    <w:rsid w:val="00B53A69"/>
    <w:rsid w:val="00B61FB7"/>
    <w:rsid w:val="00B7148E"/>
    <w:rsid w:val="00B748DC"/>
    <w:rsid w:val="00BA0851"/>
    <w:rsid w:val="00BB2D23"/>
    <w:rsid w:val="00BB320A"/>
    <w:rsid w:val="00BD17C3"/>
    <w:rsid w:val="00C00017"/>
    <w:rsid w:val="00C00B48"/>
    <w:rsid w:val="00C07106"/>
    <w:rsid w:val="00C16558"/>
    <w:rsid w:val="00C3123B"/>
    <w:rsid w:val="00C50806"/>
    <w:rsid w:val="00C53C27"/>
    <w:rsid w:val="00C6694A"/>
    <w:rsid w:val="00C91B79"/>
    <w:rsid w:val="00C93ACD"/>
    <w:rsid w:val="00CA1921"/>
    <w:rsid w:val="00CA3B5C"/>
    <w:rsid w:val="00CC7BAB"/>
    <w:rsid w:val="00CE3463"/>
    <w:rsid w:val="00CF620E"/>
    <w:rsid w:val="00D066DB"/>
    <w:rsid w:val="00D15CB4"/>
    <w:rsid w:val="00D425DA"/>
    <w:rsid w:val="00D82F69"/>
    <w:rsid w:val="00D95866"/>
    <w:rsid w:val="00DA381E"/>
    <w:rsid w:val="00DB0063"/>
    <w:rsid w:val="00DC600A"/>
    <w:rsid w:val="00DD7C49"/>
    <w:rsid w:val="00DF4042"/>
    <w:rsid w:val="00E04628"/>
    <w:rsid w:val="00E11432"/>
    <w:rsid w:val="00E12583"/>
    <w:rsid w:val="00E50EC6"/>
    <w:rsid w:val="00E848AD"/>
    <w:rsid w:val="00E90974"/>
    <w:rsid w:val="00EA43B9"/>
    <w:rsid w:val="00EA5039"/>
    <w:rsid w:val="00EB3D22"/>
    <w:rsid w:val="00EC2609"/>
    <w:rsid w:val="00EE0C83"/>
    <w:rsid w:val="00EE7AD8"/>
    <w:rsid w:val="00EF7A0D"/>
    <w:rsid w:val="00F00E3C"/>
    <w:rsid w:val="00FA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28"/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54C29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54C29"/>
    <w:rPr>
      <w:rFonts w:ascii="AngsanaUPC" w:eastAsia="Times New Roman" w:hAnsi="AngsanaUPC" w:cs="AngsanaUPC"/>
      <w:sz w:val="32"/>
      <w:szCs w:val="32"/>
      <w:lang w:bidi="th-TH"/>
    </w:rPr>
  </w:style>
  <w:style w:type="paragraph" w:styleId="NoSpacing">
    <w:name w:val="No Spacing"/>
    <w:uiPriority w:val="99"/>
    <w:qFormat/>
    <w:rsid w:val="00CC7BAB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B61FB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3C58"/>
    <w:rPr>
      <w:sz w:val="24"/>
    </w:rPr>
  </w:style>
  <w:style w:type="character" w:styleId="PageNumber">
    <w:name w:val="page number"/>
    <w:basedOn w:val="DefaultParagraphFont"/>
    <w:uiPriority w:val="99"/>
    <w:rsid w:val="00B61F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431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173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3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8</Pages>
  <Words>1431</Words>
  <Characters>8162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subject/>
  <dc:creator>USER</dc:creator>
  <cp:keywords/>
  <dc:description/>
  <cp:lastModifiedBy>IT-STATION</cp:lastModifiedBy>
  <cp:revision>12</cp:revision>
  <cp:lastPrinted>2016-03-24T03:15:00Z</cp:lastPrinted>
  <dcterms:created xsi:type="dcterms:W3CDTF">2016-03-16T16:38:00Z</dcterms:created>
  <dcterms:modified xsi:type="dcterms:W3CDTF">2016-05-05T06:07:00Z</dcterms:modified>
</cp:coreProperties>
</file>